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83605" w14:textId="77777777" w:rsidR="00DE4546" w:rsidRDefault="00DE4546" w:rsidP="00DE45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KETELL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02D1E1B" w14:textId="77777777" w:rsidR="00DE4546" w:rsidRDefault="00DE4546" w:rsidP="00DE45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Great Baddow, Essex. Yeoman.</w:t>
      </w:r>
    </w:p>
    <w:p w14:paraId="1DE8C5CE" w14:textId="77777777" w:rsidR="00DE4546" w:rsidRDefault="00DE4546" w:rsidP="00DE4546">
      <w:pPr>
        <w:pStyle w:val="NoSpacing"/>
        <w:rPr>
          <w:rFonts w:cs="Times New Roman"/>
          <w:szCs w:val="24"/>
        </w:rPr>
      </w:pPr>
    </w:p>
    <w:p w14:paraId="05F93B11" w14:textId="77777777" w:rsidR="00DE4546" w:rsidRDefault="00DE4546" w:rsidP="00DE4546">
      <w:pPr>
        <w:pStyle w:val="NoSpacing"/>
        <w:rPr>
          <w:rFonts w:cs="Times New Roman"/>
          <w:szCs w:val="24"/>
        </w:rPr>
      </w:pPr>
    </w:p>
    <w:p w14:paraId="455BBCBD" w14:textId="77777777" w:rsidR="00DE4546" w:rsidRDefault="00DE4546" w:rsidP="00DE45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Penne of Penn, Buckinghamshire(q.v.), and John </w:t>
      </w:r>
      <w:proofErr w:type="spellStart"/>
      <w:r>
        <w:rPr>
          <w:rFonts w:cs="Times New Roman"/>
          <w:szCs w:val="24"/>
        </w:rPr>
        <w:t>Curson</w:t>
      </w:r>
      <w:proofErr w:type="spellEnd"/>
      <w:r>
        <w:rPr>
          <w:rFonts w:cs="Times New Roman"/>
          <w:szCs w:val="24"/>
        </w:rPr>
        <w:t xml:space="preserve"> of Norton, </w:t>
      </w:r>
    </w:p>
    <w:p w14:paraId="6B647606" w14:textId="77777777" w:rsidR="00DE4546" w:rsidRPr="00F049CE" w:rsidRDefault="00DE4546" w:rsidP="00DE454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Suffolk(q.v.), made a plaint of debt against him and John Artur of Great Baddow(q.v.)</w:t>
      </w:r>
    </w:p>
    <w:p w14:paraId="0810BC71" w14:textId="77777777" w:rsidR="00DE4546" w:rsidRDefault="00DE4546" w:rsidP="00DE45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51A0310" w14:textId="77777777" w:rsidR="00DE4546" w:rsidRDefault="00DE4546" w:rsidP="00DE4546">
      <w:pPr>
        <w:pStyle w:val="NoSpacing"/>
        <w:rPr>
          <w:rFonts w:cs="Times New Roman"/>
          <w:szCs w:val="24"/>
        </w:rPr>
      </w:pPr>
    </w:p>
    <w:p w14:paraId="51F41F47" w14:textId="77777777" w:rsidR="00DE4546" w:rsidRDefault="00DE4546" w:rsidP="00DE4546">
      <w:pPr>
        <w:pStyle w:val="NoSpacing"/>
        <w:rPr>
          <w:rFonts w:cs="Times New Roman"/>
          <w:szCs w:val="24"/>
        </w:rPr>
      </w:pPr>
    </w:p>
    <w:p w14:paraId="1D60D5EA" w14:textId="77777777" w:rsidR="00DE4546" w:rsidRDefault="00DE4546" w:rsidP="00DE45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2022</w:t>
      </w:r>
    </w:p>
    <w:p w14:paraId="273429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F48C6" w14:textId="77777777" w:rsidR="00DE4546" w:rsidRDefault="00DE4546" w:rsidP="009139A6">
      <w:r>
        <w:separator/>
      </w:r>
    </w:p>
  </w:endnote>
  <w:endnote w:type="continuationSeparator" w:id="0">
    <w:p w14:paraId="0EC6D1DE" w14:textId="77777777" w:rsidR="00DE4546" w:rsidRDefault="00DE45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D6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636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47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CE43F" w14:textId="77777777" w:rsidR="00DE4546" w:rsidRDefault="00DE4546" w:rsidP="009139A6">
      <w:r>
        <w:separator/>
      </w:r>
    </w:p>
  </w:footnote>
  <w:footnote w:type="continuationSeparator" w:id="0">
    <w:p w14:paraId="2EB1D237" w14:textId="77777777" w:rsidR="00DE4546" w:rsidRDefault="00DE45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D3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EC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F2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4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E454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DCC5F"/>
  <w15:chartTrackingRefBased/>
  <w15:docId w15:val="{89AF672D-2DF7-4ED4-8D19-6B46ACA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45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2023-01-30T15:23:00Z</dcterms:created>
  <dcterms:modified xsi:type="dcterms:W3CDTF">2023-01-30T15:24:00Z</dcterms:modified>
</cp:coreProperties>
</file>